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205" w:rsidRPr="00D91EE0" w:rsidRDefault="00827205" w:rsidP="0097275C">
      <w:pPr>
        <w:tabs>
          <w:tab w:val="center" w:pos="201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0pt;margin-top:0;width:47.25pt;height:44.25pt;z-index:251658240" fillcolor="window">
            <v:imagedata r:id="rId7" o:title=""/>
            <w10:wrap type="square" side="right"/>
          </v:shape>
          <o:OLEObject Type="Embed" ProgID="Word.Picture.8" ShapeID="_x0000_s1026" DrawAspect="Content" ObjectID="_1505804968" r:id="rId8"/>
        </w:pic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>Проект</w:t>
      </w:r>
      <w:r>
        <w:rPr>
          <w:rFonts w:ascii="Times New Roman" w:hAnsi="Times New Roman" w:cs="Times New Roman"/>
          <w:sz w:val="28"/>
          <w:szCs w:val="28"/>
          <w:lang w:eastAsia="ru-RU"/>
        </w:rPr>
        <w:br w:type="textWrapping" w:clear="all"/>
      </w:r>
    </w:p>
    <w:p w:rsidR="00827205" w:rsidRPr="00D91EE0" w:rsidRDefault="00827205" w:rsidP="007A2417">
      <w:pPr>
        <w:tabs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27205" w:rsidRPr="00D91EE0" w:rsidRDefault="00827205" w:rsidP="007A2417">
      <w:pPr>
        <w:keepNext/>
        <w:tabs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91E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ПРЕЗИДИУМ</w:t>
      </w:r>
    </w:p>
    <w:p w:rsidR="00827205" w:rsidRPr="00D91EE0" w:rsidRDefault="00827205" w:rsidP="007A2417">
      <w:pPr>
        <w:tabs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91E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СОВЕТА ДЕПУТАТОВ МУНИЦИПАЛЬНОГО   ОБРАЗОВАНИЯ</w:t>
      </w:r>
    </w:p>
    <w:p w:rsidR="00827205" w:rsidRPr="00D91EE0" w:rsidRDefault="00827205" w:rsidP="007A2417">
      <w:pPr>
        <w:tabs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91E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«КРАСНОГОРСКИЙ РАЙОН»</w:t>
      </w:r>
    </w:p>
    <w:p w:rsidR="00827205" w:rsidRPr="00D91EE0" w:rsidRDefault="00827205" w:rsidP="007A2417">
      <w:pPr>
        <w:tabs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27205" w:rsidRPr="00D91EE0" w:rsidRDefault="00827205" w:rsidP="007A2417">
      <w:pPr>
        <w:keepNext/>
        <w:tabs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91E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827205" w:rsidRPr="00F945AE" w:rsidRDefault="00827205" w:rsidP="007A2417">
      <w:pPr>
        <w:tabs>
          <w:tab w:val="left" w:pos="1862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</w:t>
      </w:r>
    </w:p>
    <w:p w:rsidR="00827205" w:rsidRPr="0073036C" w:rsidRDefault="00827205" w:rsidP="007A2417">
      <w:pPr>
        <w:tabs>
          <w:tab w:val="left" w:pos="1862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от  07 октября  2015</w:t>
      </w:r>
      <w:r w:rsidRPr="00D91E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г.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№ </w:t>
      </w:r>
    </w:p>
    <w:p w:rsidR="00827205" w:rsidRPr="00D91EE0" w:rsidRDefault="00827205" w:rsidP="007A2417">
      <w:pPr>
        <w:tabs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27205" w:rsidRPr="00D91EE0" w:rsidRDefault="00827205" w:rsidP="007A2417">
      <w:pPr>
        <w:tabs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91EE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с. Красногорское</w:t>
      </w:r>
    </w:p>
    <w:p w:rsidR="00827205" w:rsidRPr="00D91EE0" w:rsidRDefault="00827205" w:rsidP="007A2417">
      <w:pPr>
        <w:tabs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27205" w:rsidRPr="00BB3A13" w:rsidRDefault="00827205" w:rsidP="00161A81">
      <w:pPr>
        <w:spacing w:after="0" w:line="240" w:lineRule="auto"/>
        <w:ind w:left="72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 дате проведения 33-е</w:t>
      </w:r>
      <w:r w:rsidRPr="00BB3A13">
        <w:rPr>
          <w:rFonts w:ascii="Times New Roman" w:hAnsi="Times New Roman" w:cs="Times New Roman"/>
          <w:sz w:val="28"/>
          <w:szCs w:val="28"/>
          <w:lang w:eastAsia="ru-RU"/>
        </w:rPr>
        <w:t>й очередной сессии</w:t>
      </w:r>
    </w:p>
    <w:p w:rsidR="00827205" w:rsidRPr="00953389" w:rsidRDefault="00827205" w:rsidP="0095338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27205" w:rsidRPr="00953389" w:rsidRDefault="00827205" w:rsidP="0095338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</w:p>
    <w:p w:rsidR="00827205" w:rsidRPr="00953389" w:rsidRDefault="00827205" w:rsidP="009533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27205" w:rsidRPr="00A8428D" w:rsidRDefault="00827205" w:rsidP="00953389">
      <w:pPr>
        <w:tabs>
          <w:tab w:val="left" w:pos="1862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53389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Pr="00A8428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Президиум Совета  депутатов  решает:</w:t>
      </w:r>
    </w:p>
    <w:p w:rsidR="00827205" w:rsidRPr="00953389" w:rsidRDefault="00827205" w:rsidP="0095338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27205" w:rsidRDefault="00827205" w:rsidP="00BB3A13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827205" w:rsidRPr="005A4858" w:rsidRDefault="00827205" w:rsidP="005A4858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eastAsia="ru-RU"/>
        </w:rPr>
        <w:t>Провести 3</w:t>
      </w:r>
      <w:r w:rsidRPr="005A4858">
        <w:rPr>
          <w:rFonts w:ascii="Times New Roman" w:hAnsi="Times New Roman" w:cs="Times New Roman"/>
          <w:sz w:val="28"/>
          <w:szCs w:val="28"/>
          <w:lang w:eastAsia="ru-RU"/>
        </w:rPr>
        <w:t>3-ю очередную сессию Совета депутатов муниципального образ</w:t>
      </w:r>
      <w:r>
        <w:rPr>
          <w:rFonts w:ascii="Times New Roman" w:hAnsi="Times New Roman" w:cs="Times New Roman"/>
          <w:sz w:val="28"/>
          <w:szCs w:val="28"/>
          <w:lang w:eastAsia="ru-RU"/>
        </w:rPr>
        <w:t>ования «Красногорский район»  22 октября  2015</w:t>
      </w:r>
      <w:r w:rsidRPr="005A4858">
        <w:rPr>
          <w:rFonts w:ascii="Times New Roman" w:hAnsi="Times New Roman" w:cs="Times New Roman"/>
          <w:sz w:val="28"/>
          <w:szCs w:val="28"/>
          <w:lang w:eastAsia="ru-RU"/>
        </w:rPr>
        <w:t xml:space="preserve"> года в 10.00 часов.</w:t>
      </w:r>
    </w:p>
    <w:p w:rsidR="00827205" w:rsidRPr="00953389" w:rsidRDefault="00827205" w:rsidP="003750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27205" w:rsidRPr="00953389" w:rsidRDefault="00827205" w:rsidP="0095338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27205" w:rsidRPr="00953389" w:rsidRDefault="00827205" w:rsidP="00953389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27205" w:rsidRPr="00953389" w:rsidRDefault="00827205" w:rsidP="00953389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27205" w:rsidRPr="00953389" w:rsidRDefault="00827205" w:rsidP="00953389">
      <w:pPr>
        <w:tabs>
          <w:tab w:val="left" w:pos="186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53389">
        <w:rPr>
          <w:rFonts w:ascii="Times New Roman" w:hAnsi="Times New Roman" w:cs="Times New Roman"/>
          <w:sz w:val="28"/>
          <w:szCs w:val="28"/>
          <w:lang w:eastAsia="ru-RU"/>
        </w:rPr>
        <w:t xml:space="preserve"> Глава</w:t>
      </w:r>
    </w:p>
    <w:p w:rsidR="00827205" w:rsidRPr="00953389" w:rsidRDefault="00827205" w:rsidP="00953389">
      <w:pPr>
        <w:tabs>
          <w:tab w:val="left" w:pos="186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53389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 образования  </w:t>
      </w:r>
    </w:p>
    <w:p w:rsidR="00827205" w:rsidRPr="00953389" w:rsidRDefault="00827205" w:rsidP="00953389">
      <w:pPr>
        <w:tabs>
          <w:tab w:val="left" w:pos="186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53389">
        <w:rPr>
          <w:rFonts w:ascii="Times New Roman" w:hAnsi="Times New Roman" w:cs="Times New Roman"/>
          <w:sz w:val="28"/>
          <w:szCs w:val="28"/>
          <w:lang w:eastAsia="ru-RU"/>
        </w:rPr>
        <w:t xml:space="preserve"> «Красногорский район»                                                                 В.С.Корепанов</w:t>
      </w:r>
    </w:p>
    <w:p w:rsidR="00827205" w:rsidRPr="00953389" w:rsidRDefault="00827205" w:rsidP="00953389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827205" w:rsidRPr="00953389" w:rsidRDefault="00827205" w:rsidP="00953389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827205" w:rsidRPr="00953389" w:rsidRDefault="00827205" w:rsidP="00953389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827205" w:rsidRPr="007A7D3A" w:rsidRDefault="00827205" w:rsidP="007A24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827205" w:rsidRPr="007A7D3A" w:rsidSect="00BC3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7205" w:rsidRDefault="00827205" w:rsidP="001F183B">
      <w:pPr>
        <w:spacing w:after="0" w:line="240" w:lineRule="auto"/>
      </w:pPr>
      <w:r>
        <w:separator/>
      </w:r>
    </w:p>
  </w:endnote>
  <w:endnote w:type="continuationSeparator" w:id="0">
    <w:p w:rsidR="00827205" w:rsidRDefault="00827205" w:rsidP="001F1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7205" w:rsidRDefault="00827205" w:rsidP="001F183B">
      <w:pPr>
        <w:spacing w:after="0" w:line="240" w:lineRule="auto"/>
      </w:pPr>
      <w:r>
        <w:separator/>
      </w:r>
    </w:p>
  </w:footnote>
  <w:footnote w:type="continuationSeparator" w:id="0">
    <w:p w:rsidR="00827205" w:rsidRDefault="00827205" w:rsidP="001F18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445907"/>
    <w:multiLevelType w:val="hybridMultilevel"/>
    <w:tmpl w:val="31307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715D"/>
    <w:rsid w:val="000031CA"/>
    <w:rsid w:val="00026E49"/>
    <w:rsid w:val="00107849"/>
    <w:rsid w:val="00161A81"/>
    <w:rsid w:val="001F183B"/>
    <w:rsid w:val="00215A9E"/>
    <w:rsid w:val="002237FE"/>
    <w:rsid w:val="002C3B8F"/>
    <w:rsid w:val="0034715D"/>
    <w:rsid w:val="003750C5"/>
    <w:rsid w:val="004A006C"/>
    <w:rsid w:val="00511B01"/>
    <w:rsid w:val="005A4858"/>
    <w:rsid w:val="00610EB8"/>
    <w:rsid w:val="006C40A7"/>
    <w:rsid w:val="00703584"/>
    <w:rsid w:val="0073036C"/>
    <w:rsid w:val="00750CED"/>
    <w:rsid w:val="007A2417"/>
    <w:rsid w:val="007A7D3A"/>
    <w:rsid w:val="00827205"/>
    <w:rsid w:val="00851212"/>
    <w:rsid w:val="008E0811"/>
    <w:rsid w:val="00953389"/>
    <w:rsid w:val="0097275C"/>
    <w:rsid w:val="00A343E1"/>
    <w:rsid w:val="00A65558"/>
    <w:rsid w:val="00A8428D"/>
    <w:rsid w:val="00B06B72"/>
    <w:rsid w:val="00BA780E"/>
    <w:rsid w:val="00BB3A13"/>
    <w:rsid w:val="00BC3615"/>
    <w:rsid w:val="00CA535E"/>
    <w:rsid w:val="00D733B1"/>
    <w:rsid w:val="00D91EE0"/>
    <w:rsid w:val="00DD610E"/>
    <w:rsid w:val="00E5781D"/>
    <w:rsid w:val="00F415AA"/>
    <w:rsid w:val="00F773BF"/>
    <w:rsid w:val="00F8293A"/>
    <w:rsid w:val="00F94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41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F1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F183B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rsid w:val="001F1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F183B"/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49</TotalTime>
  <Pages>1</Pages>
  <Words>94</Words>
  <Characters>541</Characters>
  <Application>Microsoft Office Outlook</Application>
  <DocSecurity>0</DocSecurity>
  <Lines>0</Lines>
  <Paragraphs>0</Paragraphs>
  <ScaleCrop>false</ScaleCrop>
  <Company>SamLab.ws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Sam</cp:lastModifiedBy>
  <cp:revision>28</cp:revision>
  <cp:lastPrinted>2014-09-29T09:34:00Z</cp:lastPrinted>
  <dcterms:created xsi:type="dcterms:W3CDTF">2014-02-21T05:19:00Z</dcterms:created>
  <dcterms:modified xsi:type="dcterms:W3CDTF">2015-10-08T06:23:00Z</dcterms:modified>
</cp:coreProperties>
</file>