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0FCE" w:rsidRDefault="001A0FCE" w:rsidP="005A642E"/>
    <w:p w:rsidR="001A0FCE" w:rsidRDefault="001A0FCE" w:rsidP="00A7038B">
      <w:pPr>
        <w:tabs>
          <w:tab w:val="left" w:pos="7065"/>
        </w:tabs>
      </w:pPr>
      <w:r>
        <w:tab/>
        <w:t>Проект</w:t>
      </w:r>
    </w:p>
    <w:p w:rsidR="001A0FCE" w:rsidRDefault="001A0FCE" w:rsidP="005A642E">
      <w:pPr>
        <w:jc w:val="center"/>
      </w:pPr>
      <w:r w:rsidRPr="00D71F21">
        <w:rPr>
          <w:b/>
          <w:bCs/>
        </w:rPr>
        <w:object w:dxaOrig="1022" w:dyaOrig="97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.25pt;height:44.25pt" o:ole="" fillcolor="window">
            <v:imagedata r:id="rId5" o:title=""/>
          </v:shape>
          <o:OLEObject Type="Embed" ProgID="Word.Picture.8" ShapeID="_x0000_i1025" DrawAspect="Content" ObjectID="_1505804935" r:id="rId6"/>
        </w:object>
      </w:r>
    </w:p>
    <w:p w:rsidR="001A0FCE" w:rsidRDefault="001A0FCE" w:rsidP="005A642E"/>
    <w:p w:rsidR="001A0FCE" w:rsidRDefault="001A0FCE" w:rsidP="005A642E">
      <w:pPr>
        <w:pStyle w:val="Heading1"/>
        <w:rPr>
          <w:sz w:val="28"/>
          <w:szCs w:val="28"/>
        </w:rPr>
      </w:pPr>
      <w:r>
        <w:rPr>
          <w:sz w:val="28"/>
          <w:szCs w:val="28"/>
        </w:rPr>
        <w:t>ПРЕЗИДИУМ</w:t>
      </w:r>
    </w:p>
    <w:p w:rsidR="001A0FCE" w:rsidRDefault="001A0FCE" w:rsidP="005A642E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СОВЕТА ДЕПУТАТОВ МУНИЦИПАЛЬНОГО   ОБРАЗОВАНИЯ </w:t>
      </w:r>
    </w:p>
    <w:p w:rsidR="001A0FCE" w:rsidRDefault="001A0FCE" w:rsidP="005A642E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«КРАСНОГОРСКИЙ РАЙОН»</w:t>
      </w:r>
    </w:p>
    <w:p w:rsidR="001A0FCE" w:rsidRDefault="001A0FCE" w:rsidP="005A642E">
      <w:pPr>
        <w:pStyle w:val="Heading3"/>
      </w:pPr>
    </w:p>
    <w:p w:rsidR="001A0FCE" w:rsidRDefault="001A0FCE" w:rsidP="005A642E">
      <w:pPr>
        <w:pStyle w:val="Heading3"/>
      </w:pPr>
      <w:r>
        <w:t>РЕШЕНИЕ</w:t>
      </w:r>
    </w:p>
    <w:p w:rsidR="001A0FCE" w:rsidRDefault="001A0FCE" w:rsidP="005A642E">
      <w:pPr>
        <w:pStyle w:val="BodyTextIndent"/>
      </w:pPr>
    </w:p>
    <w:p w:rsidR="001A0FCE" w:rsidRPr="00EB5475" w:rsidRDefault="001A0FCE" w:rsidP="005A642E">
      <w:pPr>
        <w:pStyle w:val="BodyTextIndent"/>
        <w:rPr>
          <w:b/>
          <w:bCs/>
        </w:rPr>
      </w:pPr>
      <w:r>
        <w:rPr>
          <w:b/>
          <w:bCs/>
        </w:rPr>
        <w:t xml:space="preserve">    от 07 октября 2015</w:t>
      </w:r>
      <w:r w:rsidRPr="004A6281">
        <w:rPr>
          <w:b/>
          <w:bCs/>
        </w:rPr>
        <w:t xml:space="preserve"> г.                                           </w:t>
      </w:r>
      <w:r>
        <w:rPr>
          <w:b/>
          <w:bCs/>
        </w:rPr>
        <w:t xml:space="preserve">                           №  </w:t>
      </w:r>
    </w:p>
    <w:p w:rsidR="001A0FCE" w:rsidRPr="000A7B2D" w:rsidRDefault="001A0FCE" w:rsidP="005A642E">
      <w:pPr>
        <w:pStyle w:val="BodyTextIndent"/>
        <w:rPr>
          <w:sz w:val="24"/>
          <w:szCs w:val="24"/>
        </w:rPr>
      </w:pPr>
    </w:p>
    <w:p w:rsidR="001A0FCE" w:rsidRDefault="001A0FCE" w:rsidP="005A642E">
      <w:pPr>
        <w:jc w:val="center"/>
        <w:rPr>
          <w:b/>
          <w:bCs/>
          <w:sz w:val="24"/>
          <w:szCs w:val="24"/>
        </w:rPr>
      </w:pPr>
      <w:r w:rsidRPr="00D329F5">
        <w:rPr>
          <w:b/>
          <w:bCs/>
          <w:sz w:val="24"/>
          <w:szCs w:val="24"/>
        </w:rPr>
        <w:t>с. Красногорское</w:t>
      </w:r>
    </w:p>
    <w:p w:rsidR="001A0FCE" w:rsidRDefault="001A0FCE" w:rsidP="005A642E">
      <w:pPr>
        <w:rPr>
          <w:b/>
          <w:bCs/>
          <w:sz w:val="24"/>
          <w:szCs w:val="24"/>
        </w:rPr>
      </w:pPr>
    </w:p>
    <w:p w:rsidR="001A0FCE" w:rsidRPr="004A6281" w:rsidRDefault="001A0FCE" w:rsidP="005A642E">
      <w:pPr>
        <w:rPr>
          <w:i/>
          <w:iCs/>
          <w:sz w:val="28"/>
          <w:szCs w:val="28"/>
        </w:rPr>
      </w:pPr>
      <w:r w:rsidRPr="004A6281">
        <w:rPr>
          <w:i/>
          <w:iCs/>
          <w:sz w:val="28"/>
          <w:szCs w:val="28"/>
        </w:rPr>
        <w:t xml:space="preserve">О </w:t>
      </w:r>
      <w:r>
        <w:rPr>
          <w:i/>
          <w:iCs/>
          <w:sz w:val="28"/>
          <w:szCs w:val="28"/>
        </w:rPr>
        <w:t>присвоении Почётного звания «Почётный гражданин Красногорского район»</w:t>
      </w:r>
    </w:p>
    <w:p w:rsidR="001A0FCE" w:rsidRPr="008900AC" w:rsidRDefault="001A0FCE" w:rsidP="00E92838">
      <w:pPr>
        <w:rPr>
          <w:sz w:val="28"/>
          <w:szCs w:val="28"/>
        </w:rPr>
      </w:pPr>
    </w:p>
    <w:p w:rsidR="001A0FCE" w:rsidRDefault="001A0FCE" w:rsidP="00945796">
      <w:pPr>
        <w:jc w:val="center"/>
        <w:rPr>
          <w:sz w:val="28"/>
          <w:szCs w:val="28"/>
        </w:rPr>
      </w:pPr>
      <w:r w:rsidRPr="006F14D6">
        <w:rPr>
          <w:sz w:val="28"/>
          <w:szCs w:val="28"/>
        </w:rPr>
        <w:t>Рассмотрев ходатайства</w:t>
      </w:r>
      <w:r>
        <w:rPr>
          <w:sz w:val="28"/>
          <w:szCs w:val="28"/>
        </w:rPr>
        <w:t xml:space="preserve"> Администрации муниципального образования «Красногорский район»</w:t>
      </w:r>
    </w:p>
    <w:p w:rsidR="001A0FCE" w:rsidRDefault="001A0FCE" w:rsidP="005A642E"/>
    <w:p w:rsidR="001A0FCE" w:rsidRDefault="001A0FCE" w:rsidP="005A642E">
      <w:pPr>
        <w:jc w:val="center"/>
        <w:rPr>
          <w:sz w:val="28"/>
          <w:szCs w:val="28"/>
        </w:rPr>
      </w:pPr>
      <w:r>
        <w:rPr>
          <w:sz w:val="28"/>
          <w:szCs w:val="28"/>
        </w:rPr>
        <w:t>Президиум Совета  депутатов  решает:</w:t>
      </w:r>
    </w:p>
    <w:p w:rsidR="001A0FCE" w:rsidRDefault="001A0FCE" w:rsidP="005A642E">
      <w:pPr>
        <w:rPr>
          <w:sz w:val="28"/>
          <w:szCs w:val="28"/>
        </w:rPr>
      </w:pPr>
    </w:p>
    <w:p w:rsidR="001A0FCE" w:rsidRDefault="001A0FCE" w:rsidP="00945796">
      <w:pPr>
        <w:jc w:val="both"/>
        <w:rPr>
          <w:sz w:val="28"/>
          <w:szCs w:val="28"/>
        </w:rPr>
      </w:pPr>
    </w:p>
    <w:p w:rsidR="001A0FCE" w:rsidRPr="00346E0A" w:rsidRDefault="001A0FCE" w:rsidP="00945796">
      <w:pPr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    Выйти с предложением на 33-ю очередную сессию, </w:t>
      </w:r>
      <w:r>
        <w:rPr>
          <w:sz w:val="28"/>
          <w:szCs w:val="28"/>
          <w:lang w:val="en-US"/>
        </w:rPr>
        <w:t>c</w:t>
      </w:r>
      <w:r w:rsidRPr="00CE4622">
        <w:rPr>
          <w:sz w:val="28"/>
          <w:szCs w:val="28"/>
        </w:rPr>
        <w:t xml:space="preserve"> </w:t>
      </w:r>
      <w:r>
        <w:rPr>
          <w:sz w:val="28"/>
          <w:szCs w:val="28"/>
        </w:rPr>
        <w:t>ходатайством о присвоении п</w:t>
      </w:r>
      <w:bookmarkStart w:id="0" w:name="_GoBack"/>
      <w:bookmarkEnd w:id="0"/>
      <w:r>
        <w:rPr>
          <w:sz w:val="28"/>
          <w:szCs w:val="28"/>
        </w:rPr>
        <w:t xml:space="preserve">очетного звания «Почетный гражданин Красногорского района» </w:t>
      </w:r>
      <w:r>
        <w:rPr>
          <w:b/>
          <w:bCs/>
          <w:sz w:val="28"/>
          <w:szCs w:val="28"/>
        </w:rPr>
        <w:t>Щепиной Апполинарии Яковлевне и Филипповой Тахире Мухамедовне.</w:t>
      </w:r>
    </w:p>
    <w:p w:rsidR="001A0FCE" w:rsidRDefault="001A0FCE" w:rsidP="005A642E"/>
    <w:p w:rsidR="001A0FCE" w:rsidRDefault="001A0FCE" w:rsidP="005A642E"/>
    <w:p w:rsidR="001A0FCE" w:rsidRDefault="001A0FCE" w:rsidP="005A642E">
      <w:pPr>
        <w:jc w:val="both"/>
        <w:rPr>
          <w:sz w:val="28"/>
          <w:szCs w:val="28"/>
        </w:rPr>
      </w:pPr>
    </w:p>
    <w:p w:rsidR="001A0FCE" w:rsidRDefault="001A0FCE" w:rsidP="005A642E">
      <w:pPr>
        <w:jc w:val="both"/>
        <w:rPr>
          <w:sz w:val="28"/>
          <w:szCs w:val="28"/>
        </w:rPr>
      </w:pPr>
    </w:p>
    <w:p w:rsidR="001A0FCE" w:rsidRDefault="001A0FCE" w:rsidP="005A642E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</w:t>
      </w:r>
    </w:p>
    <w:p w:rsidR="001A0FCE" w:rsidRDefault="001A0FCE" w:rsidP="005A642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 образования  </w:t>
      </w:r>
    </w:p>
    <w:p w:rsidR="001A0FCE" w:rsidRPr="000A7B2D" w:rsidRDefault="001A0FCE" w:rsidP="005A642E">
      <w:pPr>
        <w:jc w:val="both"/>
        <w:rPr>
          <w:sz w:val="28"/>
          <w:szCs w:val="28"/>
        </w:rPr>
      </w:pPr>
      <w:r>
        <w:rPr>
          <w:sz w:val="28"/>
          <w:szCs w:val="28"/>
        </w:rPr>
        <w:t>«Красногорский район»                                                            В.С. Корепанов</w:t>
      </w:r>
    </w:p>
    <w:p w:rsidR="001A0FCE" w:rsidRDefault="001A0FCE" w:rsidP="005A642E">
      <w:pPr>
        <w:jc w:val="both"/>
        <w:rPr>
          <w:sz w:val="28"/>
          <w:szCs w:val="28"/>
        </w:rPr>
      </w:pPr>
    </w:p>
    <w:p w:rsidR="001A0FCE" w:rsidRDefault="001A0FCE" w:rsidP="005A642E"/>
    <w:p w:rsidR="001A0FCE" w:rsidRDefault="001A0FCE"/>
    <w:p w:rsidR="001A0FCE" w:rsidRDefault="001A0FCE"/>
    <w:p w:rsidR="001A0FCE" w:rsidRDefault="001A0FCE"/>
    <w:p w:rsidR="001A0FCE" w:rsidRDefault="001A0FCE"/>
    <w:p w:rsidR="001A0FCE" w:rsidRDefault="001A0FCE"/>
    <w:p w:rsidR="001A0FCE" w:rsidRDefault="001A0FCE"/>
    <w:p w:rsidR="001A0FCE" w:rsidRDefault="001A0FCE"/>
    <w:p w:rsidR="001A0FCE" w:rsidRDefault="001A0FCE"/>
    <w:p w:rsidR="001A0FCE" w:rsidRDefault="001A0FCE"/>
    <w:p w:rsidR="001A0FCE" w:rsidRDefault="001A0FCE"/>
    <w:p w:rsidR="001A0FCE" w:rsidRDefault="001A0FCE"/>
    <w:p w:rsidR="001A0FCE" w:rsidRDefault="001A0FCE"/>
    <w:p w:rsidR="001A0FCE" w:rsidRDefault="001A0FCE"/>
    <w:p w:rsidR="001A0FCE" w:rsidRDefault="001A0FCE"/>
    <w:p w:rsidR="001A0FCE" w:rsidRPr="000A7B2D" w:rsidRDefault="001A0FCE" w:rsidP="00E4317D">
      <w:pPr>
        <w:jc w:val="both"/>
        <w:rPr>
          <w:sz w:val="28"/>
          <w:szCs w:val="28"/>
        </w:rPr>
      </w:pPr>
      <w:r>
        <w:t xml:space="preserve"> </w:t>
      </w:r>
    </w:p>
    <w:p w:rsidR="001A0FCE" w:rsidRDefault="001A0FCE"/>
    <w:p w:rsidR="001A0FCE" w:rsidRDefault="001A0FCE"/>
    <w:p w:rsidR="001A0FCE" w:rsidRDefault="001A0FCE"/>
    <w:p w:rsidR="001A0FCE" w:rsidRDefault="001A0FCE"/>
    <w:p w:rsidR="001A0FCE" w:rsidRDefault="001A0FCE"/>
    <w:p w:rsidR="001A0FCE" w:rsidRDefault="001A0FCE"/>
    <w:p w:rsidR="001A0FCE" w:rsidRDefault="001A0FCE"/>
    <w:p w:rsidR="001A0FCE" w:rsidRDefault="001A0FCE"/>
    <w:p w:rsidR="001A0FCE" w:rsidRDefault="001A0FCE"/>
    <w:p w:rsidR="001A0FCE" w:rsidRDefault="001A0FCE"/>
    <w:p w:rsidR="001A0FCE" w:rsidRDefault="001A0FCE"/>
    <w:p w:rsidR="001A0FCE" w:rsidRDefault="001A0FCE"/>
    <w:p w:rsidR="001A0FCE" w:rsidRDefault="001A0FCE"/>
    <w:p w:rsidR="001A0FCE" w:rsidRDefault="001A0FCE"/>
    <w:p w:rsidR="001A0FCE" w:rsidRDefault="001A0FCE"/>
    <w:p w:rsidR="001A0FCE" w:rsidRDefault="001A0FCE"/>
    <w:p w:rsidR="001A0FCE" w:rsidRDefault="001A0FCE"/>
    <w:p w:rsidR="001A0FCE" w:rsidRDefault="001A0FCE"/>
    <w:p w:rsidR="001A0FCE" w:rsidRDefault="001A0FCE"/>
    <w:p w:rsidR="001A0FCE" w:rsidRDefault="001A0FCE"/>
    <w:p w:rsidR="001A0FCE" w:rsidRDefault="001A0FCE"/>
    <w:p w:rsidR="001A0FCE" w:rsidRDefault="001A0FCE"/>
    <w:p w:rsidR="001A0FCE" w:rsidRDefault="001A0FCE"/>
    <w:p w:rsidR="001A0FCE" w:rsidRDefault="001A0FCE"/>
    <w:p w:rsidR="001A0FCE" w:rsidRDefault="001A0FCE"/>
    <w:p w:rsidR="001A0FCE" w:rsidRDefault="001A0FCE"/>
    <w:p w:rsidR="001A0FCE" w:rsidRDefault="001A0FCE"/>
    <w:sectPr w:rsidR="001A0FCE" w:rsidSect="00C92BEC">
      <w:pgSz w:w="11906" w:h="16838"/>
      <w:pgMar w:top="62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576ED4"/>
    <w:multiLevelType w:val="hybridMultilevel"/>
    <w:tmpl w:val="E36C3C22"/>
    <w:lvl w:ilvl="0" w:tplc="92AEA852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D91039A"/>
    <w:multiLevelType w:val="hybridMultilevel"/>
    <w:tmpl w:val="04F0C63E"/>
    <w:lvl w:ilvl="0" w:tplc="0E5072E4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E7039"/>
    <w:rsid w:val="000433F5"/>
    <w:rsid w:val="000761BD"/>
    <w:rsid w:val="000929FF"/>
    <w:rsid w:val="000A7B2D"/>
    <w:rsid w:val="00175135"/>
    <w:rsid w:val="001A0FCE"/>
    <w:rsid w:val="00217A86"/>
    <w:rsid w:val="002425F2"/>
    <w:rsid w:val="00346E0A"/>
    <w:rsid w:val="00374FC5"/>
    <w:rsid w:val="003C1B92"/>
    <w:rsid w:val="003D420E"/>
    <w:rsid w:val="003F0A70"/>
    <w:rsid w:val="003F6535"/>
    <w:rsid w:val="00426524"/>
    <w:rsid w:val="004A6281"/>
    <w:rsid w:val="004E0885"/>
    <w:rsid w:val="004E4ABE"/>
    <w:rsid w:val="005207E8"/>
    <w:rsid w:val="00524474"/>
    <w:rsid w:val="00536BDC"/>
    <w:rsid w:val="00592462"/>
    <w:rsid w:val="005A642E"/>
    <w:rsid w:val="005B76A7"/>
    <w:rsid w:val="005F025C"/>
    <w:rsid w:val="00661686"/>
    <w:rsid w:val="006D6D24"/>
    <w:rsid w:val="006F14D6"/>
    <w:rsid w:val="00741588"/>
    <w:rsid w:val="00741C55"/>
    <w:rsid w:val="00752846"/>
    <w:rsid w:val="00821CC8"/>
    <w:rsid w:val="008900AC"/>
    <w:rsid w:val="00890FBD"/>
    <w:rsid w:val="008C7B8E"/>
    <w:rsid w:val="008D16FB"/>
    <w:rsid w:val="00945796"/>
    <w:rsid w:val="0097020F"/>
    <w:rsid w:val="009C095E"/>
    <w:rsid w:val="009E7039"/>
    <w:rsid w:val="00A4312C"/>
    <w:rsid w:val="00A7038B"/>
    <w:rsid w:val="00AC414C"/>
    <w:rsid w:val="00AE11EC"/>
    <w:rsid w:val="00AF53F5"/>
    <w:rsid w:val="00B03B0D"/>
    <w:rsid w:val="00B14AA1"/>
    <w:rsid w:val="00B4136C"/>
    <w:rsid w:val="00BB3575"/>
    <w:rsid w:val="00C92BEC"/>
    <w:rsid w:val="00CE4622"/>
    <w:rsid w:val="00CE46DB"/>
    <w:rsid w:val="00D00D88"/>
    <w:rsid w:val="00D329F5"/>
    <w:rsid w:val="00D36D21"/>
    <w:rsid w:val="00D71F21"/>
    <w:rsid w:val="00D74530"/>
    <w:rsid w:val="00E17F93"/>
    <w:rsid w:val="00E4317D"/>
    <w:rsid w:val="00E609DB"/>
    <w:rsid w:val="00E86BDF"/>
    <w:rsid w:val="00E92838"/>
    <w:rsid w:val="00EB5475"/>
    <w:rsid w:val="00EE5819"/>
    <w:rsid w:val="00EF0E75"/>
    <w:rsid w:val="00EF591D"/>
    <w:rsid w:val="00F11896"/>
    <w:rsid w:val="00F262F7"/>
    <w:rsid w:val="00F412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0885"/>
    <w:rPr>
      <w:rFonts w:ascii="Times New Roman" w:eastAsia="Times New Roman" w:hAnsi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5A642E"/>
    <w:pPr>
      <w:keepNext/>
      <w:jc w:val="center"/>
      <w:outlineLvl w:val="0"/>
    </w:pPr>
    <w:rPr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5A642E"/>
    <w:pPr>
      <w:keepNext/>
      <w:jc w:val="center"/>
      <w:outlineLvl w:val="2"/>
    </w:pPr>
    <w:rPr>
      <w:b/>
      <w:bCs/>
      <w:sz w:val="32"/>
      <w:szCs w:val="3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5A642E"/>
    <w:rPr>
      <w:rFonts w:ascii="Times New Roman" w:hAnsi="Times New Roman" w:cs="Times New Roman"/>
      <w:b/>
      <w:bCs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5A642E"/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styleId="BodyTextIndent">
    <w:name w:val="Body Text Indent"/>
    <w:basedOn w:val="Normal"/>
    <w:link w:val="BodyTextIndentChar"/>
    <w:uiPriority w:val="99"/>
    <w:rsid w:val="005A642E"/>
    <w:pPr>
      <w:jc w:val="both"/>
    </w:pPr>
    <w:rPr>
      <w:sz w:val="28"/>
      <w:szCs w:val="28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5A642E"/>
    <w:rPr>
      <w:rFonts w:ascii="Times New Roman" w:hAnsi="Times New Roman" w:cs="Times New Roman"/>
      <w:sz w:val="20"/>
      <w:szCs w:val="20"/>
      <w:lang w:eastAsia="ru-RU"/>
    </w:rPr>
  </w:style>
  <w:style w:type="paragraph" w:styleId="BodyText">
    <w:name w:val="Body Text"/>
    <w:basedOn w:val="Normal"/>
    <w:link w:val="BodyTextChar"/>
    <w:uiPriority w:val="99"/>
    <w:semiHidden/>
    <w:rsid w:val="00741588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741588"/>
    <w:rPr>
      <w:rFonts w:ascii="Times New Roman" w:hAnsi="Times New Roman" w:cs="Times New Roman"/>
      <w:sz w:val="20"/>
      <w:szCs w:val="20"/>
      <w:lang w:eastAsia="ru-RU"/>
    </w:rPr>
  </w:style>
  <w:style w:type="paragraph" w:styleId="ListParagraph">
    <w:name w:val="List Paragraph"/>
    <w:basedOn w:val="Normal"/>
    <w:uiPriority w:val="99"/>
    <w:qFormat/>
    <w:rsid w:val="00EF0E75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128</TotalTime>
  <Pages>2</Pages>
  <Words>123</Words>
  <Characters>703</Characters>
  <Application>Microsoft Office Outlook</Application>
  <DocSecurity>0</DocSecurity>
  <Lines>0</Lines>
  <Paragraphs>0</Paragraphs>
  <ScaleCrop>false</ScaleCrop>
  <Company>SamLab.ws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Sam</cp:lastModifiedBy>
  <cp:revision>47</cp:revision>
  <cp:lastPrinted>2015-10-06T09:18:00Z</cp:lastPrinted>
  <dcterms:created xsi:type="dcterms:W3CDTF">2013-10-07T12:33:00Z</dcterms:created>
  <dcterms:modified xsi:type="dcterms:W3CDTF">2015-10-08T06:23:00Z</dcterms:modified>
</cp:coreProperties>
</file>