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B90" w:rsidRDefault="006B1B90" w:rsidP="00060B50">
      <w:pPr>
        <w:tabs>
          <w:tab w:val="left" w:pos="8085"/>
        </w:tabs>
      </w:pPr>
      <w:r>
        <w:tab/>
        <w:t>Проект</w:t>
      </w:r>
    </w:p>
    <w:p w:rsidR="006B1B90" w:rsidRDefault="006B1B90" w:rsidP="005A642E"/>
    <w:p w:rsidR="006B1B90" w:rsidRDefault="006B1B90" w:rsidP="005A642E">
      <w:pPr>
        <w:jc w:val="center"/>
      </w:pPr>
      <w:r w:rsidRPr="00D71F21">
        <w:rPr>
          <w:b/>
          <w:bCs/>
        </w:rPr>
        <w:object w:dxaOrig="1022" w:dyaOrig="9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44.25pt" o:ole="" fillcolor="window">
            <v:imagedata r:id="rId5" o:title=""/>
          </v:shape>
          <o:OLEObject Type="Embed" ProgID="Word.Picture.8" ShapeID="_x0000_i1025" DrawAspect="Content" ObjectID="_1505719350" r:id="rId6"/>
        </w:object>
      </w:r>
    </w:p>
    <w:p w:rsidR="006B1B90" w:rsidRDefault="006B1B90" w:rsidP="005A642E"/>
    <w:p w:rsidR="006B1B90" w:rsidRDefault="006B1B90" w:rsidP="005A642E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ПРЕЗИДИУМ</w:t>
      </w:r>
    </w:p>
    <w:p w:rsidR="006B1B90" w:rsidRDefault="006B1B90" w:rsidP="005A642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СОВЕТА ДЕПУТАТОВ МУНИЦИПАЛЬНОГО   ОБРАЗОВАНИЯ </w:t>
      </w:r>
    </w:p>
    <w:p w:rsidR="006B1B90" w:rsidRDefault="006B1B90" w:rsidP="005A642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«КРАСНОГОРСКИЙ РАЙОН»</w:t>
      </w:r>
    </w:p>
    <w:p w:rsidR="006B1B90" w:rsidRPr="00060B50" w:rsidRDefault="006B1B90" w:rsidP="005A642E">
      <w:pPr>
        <w:pStyle w:val="Heading3"/>
        <w:rPr>
          <w:sz w:val="28"/>
          <w:szCs w:val="28"/>
        </w:rPr>
      </w:pPr>
    </w:p>
    <w:p w:rsidR="006B1B90" w:rsidRPr="00060B50" w:rsidRDefault="006B1B90" w:rsidP="005A642E">
      <w:pPr>
        <w:pStyle w:val="Heading3"/>
        <w:rPr>
          <w:sz w:val="28"/>
          <w:szCs w:val="28"/>
        </w:rPr>
      </w:pPr>
      <w:r w:rsidRPr="00060B50">
        <w:rPr>
          <w:sz w:val="28"/>
          <w:szCs w:val="28"/>
        </w:rPr>
        <w:t>РЕШЕНИЕ</w:t>
      </w:r>
    </w:p>
    <w:p w:rsidR="006B1B90" w:rsidRPr="00060B50" w:rsidRDefault="006B1B90" w:rsidP="00060B50">
      <w:pPr>
        <w:pStyle w:val="BodyTextIndent"/>
        <w:tabs>
          <w:tab w:val="left" w:pos="7020"/>
        </w:tabs>
        <w:rPr>
          <w:b/>
          <w:bCs/>
          <w:sz w:val="28"/>
          <w:szCs w:val="28"/>
        </w:rPr>
      </w:pPr>
      <w:r>
        <w:t xml:space="preserve"> </w:t>
      </w:r>
      <w:r>
        <w:rPr>
          <w:sz w:val="28"/>
          <w:szCs w:val="28"/>
        </w:rPr>
        <w:t>07 октября 2015г.</w:t>
      </w:r>
      <w:r>
        <w:rPr>
          <w:sz w:val="28"/>
          <w:szCs w:val="28"/>
        </w:rPr>
        <w:tab/>
        <w:t>№</w:t>
      </w:r>
    </w:p>
    <w:p w:rsidR="006B1B90" w:rsidRPr="000A7B2D" w:rsidRDefault="006B1B90" w:rsidP="005A642E">
      <w:pPr>
        <w:pStyle w:val="BodyTextIndent"/>
        <w:rPr>
          <w:sz w:val="24"/>
          <w:szCs w:val="24"/>
        </w:rPr>
      </w:pPr>
    </w:p>
    <w:p w:rsidR="006B1B90" w:rsidRDefault="006B1B90" w:rsidP="005A642E">
      <w:pPr>
        <w:jc w:val="center"/>
        <w:rPr>
          <w:b/>
          <w:bCs/>
          <w:sz w:val="24"/>
          <w:szCs w:val="24"/>
        </w:rPr>
      </w:pPr>
      <w:r w:rsidRPr="00D329F5">
        <w:rPr>
          <w:b/>
          <w:bCs/>
          <w:sz w:val="24"/>
          <w:szCs w:val="24"/>
        </w:rPr>
        <w:t>с. Красногорское</w:t>
      </w:r>
    </w:p>
    <w:p w:rsidR="006B1B90" w:rsidRDefault="006B1B90" w:rsidP="005A642E">
      <w:pPr>
        <w:rPr>
          <w:b/>
          <w:bCs/>
          <w:sz w:val="24"/>
          <w:szCs w:val="24"/>
        </w:rPr>
      </w:pPr>
    </w:p>
    <w:p w:rsidR="006B1B90" w:rsidRPr="004A6281" w:rsidRDefault="006B1B90" w:rsidP="005A642E">
      <w:pPr>
        <w:rPr>
          <w:i/>
          <w:iCs/>
          <w:sz w:val="28"/>
          <w:szCs w:val="28"/>
        </w:rPr>
      </w:pPr>
      <w:r w:rsidRPr="004A6281">
        <w:rPr>
          <w:i/>
          <w:iCs/>
          <w:sz w:val="28"/>
          <w:szCs w:val="28"/>
        </w:rPr>
        <w:t>О занесении на Доску Почета Красногорского района</w:t>
      </w:r>
    </w:p>
    <w:p w:rsidR="006B1B90" w:rsidRPr="008900AC" w:rsidRDefault="006B1B90" w:rsidP="00E92838">
      <w:pPr>
        <w:rPr>
          <w:sz w:val="28"/>
          <w:szCs w:val="28"/>
        </w:rPr>
      </w:pPr>
    </w:p>
    <w:p w:rsidR="006B1B90" w:rsidRPr="004A016B" w:rsidRDefault="006B1B90" w:rsidP="005A642E">
      <w:pPr>
        <w:jc w:val="both"/>
        <w:rPr>
          <w:sz w:val="28"/>
          <w:szCs w:val="28"/>
        </w:rPr>
      </w:pPr>
      <w:r w:rsidRPr="006F14D6">
        <w:rPr>
          <w:sz w:val="28"/>
          <w:szCs w:val="28"/>
        </w:rPr>
        <w:t>Рассмотрев ходатайства</w:t>
      </w:r>
      <w:r>
        <w:rPr>
          <w:sz w:val="28"/>
          <w:szCs w:val="28"/>
        </w:rPr>
        <w:t>: Закрытого Акционерного Общества «Чепецкое НГДУ», администрации БУЗ УР «Красногорская РБ МЗ УР»,</w:t>
      </w:r>
      <w:r w:rsidRPr="005A642E">
        <w:rPr>
          <w:sz w:val="28"/>
          <w:szCs w:val="28"/>
        </w:rPr>
        <w:t xml:space="preserve"> </w:t>
      </w:r>
      <w:r>
        <w:rPr>
          <w:sz w:val="28"/>
          <w:szCs w:val="28"/>
        </w:rPr>
        <w:t>ГКУ УР «Красногорское лесничество», Совета Красногорского РАЙПО, МБОУ ДОД «Красногорский центр детского творчества», отдела № 13 Управления Федерального казначейства по Удмуртской Республике, коллектива ПЧ - №36, КФХ Мамедов О.Х.оглы, отдела сельского хозяйства Администрации муниципального образования «Красногорский район», отдела культуры, спорта и молодежной политики Администрации муниципального образования «Красногорский район»,</w:t>
      </w:r>
    </w:p>
    <w:p w:rsidR="006B1B90" w:rsidRDefault="006B1B90" w:rsidP="005A642E"/>
    <w:p w:rsidR="006B1B90" w:rsidRDefault="006B1B90" w:rsidP="005A642E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Президиум Совета  депутатов  решает:</w:t>
      </w:r>
    </w:p>
    <w:p w:rsidR="006B1B90" w:rsidRDefault="006B1B90" w:rsidP="005A642E">
      <w:pPr>
        <w:rPr>
          <w:sz w:val="28"/>
          <w:szCs w:val="28"/>
        </w:rPr>
      </w:pPr>
    </w:p>
    <w:p w:rsidR="006B1B90" w:rsidRDefault="006B1B90" w:rsidP="00F412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1.Занести на Доску П</w:t>
      </w:r>
      <w:r w:rsidRPr="008900AC">
        <w:rPr>
          <w:sz w:val="28"/>
          <w:szCs w:val="28"/>
        </w:rPr>
        <w:t>очета Красногорского района</w:t>
      </w:r>
      <w:r>
        <w:rPr>
          <w:sz w:val="28"/>
          <w:szCs w:val="28"/>
        </w:rPr>
        <w:t>:</w:t>
      </w:r>
    </w:p>
    <w:p w:rsidR="006B1B90" w:rsidRDefault="006B1B90" w:rsidP="0074165A">
      <w:pPr>
        <w:jc w:val="both"/>
        <w:rPr>
          <w:sz w:val="28"/>
          <w:szCs w:val="28"/>
        </w:rPr>
      </w:pPr>
    </w:p>
    <w:p w:rsidR="006B1B90" w:rsidRPr="00F63107" w:rsidRDefault="006B1B90" w:rsidP="0074165A">
      <w:pPr>
        <w:jc w:val="both"/>
        <w:rPr>
          <w:sz w:val="28"/>
          <w:szCs w:val="28"/>
        </w:rPr>
      </w:pPr>
      <w:r w:rsidRPr="0074165A">
        <w:rPr>
          <w:sz w:val="28"/>
          <w:szCs w:val="28"/>
        </w:rPr>
        <w:t>-</w:t>
      </w:r>
      <w:r>
        <w:rPr>
          <w:b/>
          <w:bCs/>
          <w:sz w:val="28"/>
          <w:szCs w:val="28"/>
        </w:rPr>
        <w:t xml:space="preserve"> Семенова Федора Валентиновича,</w:t>
      </w:r>
      <w:r w:rsidRPr="00F63107">
        <w:rPr>
          <w:sz w:val="28"/>
          <w:szCs w:val="28"/>
        </w:rPr>
        <w:t xml:space="preserve"> машиниста бульдозера цеха транспорта ЗАО «Чепецкое НГДУ»</w:t>
      </w:r>
      <w:r>
        <w:rPr>
          <w:sz w:val="28"/>
          <w:szCs w:val="28"/>
        </w:rPr>
        <w:t>, за многолетний добросовестный труд.</w:t>
      </w:r>
    </w:p>
    <w:p w:rsidR="006B1B90" w:rsidRDefault="006B1B90" w:rsidP="0074165A">
      <w:pPr>
        <w:jc w:val="both"/>
        <w:rPr>
          <w:sz w:val="28"/>
          <w:szCs w:val="28"/>
        </w:rPr>
      </w:pPr>
    </w:p>
    <w:p w:rsidR="006B1B90" w:rsidRPr="0074165A" w:rsidRDefault="006B1B90" w:rsidP="007416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4165A">
        <w:rPr>
          <w:sz w:val="28"/>
          <w:szCs w:val="28"/>
        </w:rPr>
        <w:t>-</w:t>
      </w:r>
      <w:r>
        <w:rPr>
          <w:b/>
          <w:bCs/>
          <w:sz w:val="28"/>
          <w:szCs w:val="28"/>
        </w:rPr>
        <w:t xml:space="preserve"> Шашову Татьяну Николаевну, </w:t>
      </w:r>
      <w:r w:rsidRPr="00F15E9D">
        <w:rPr>
          <w:sz w:val="28"/>
          <w:szCs w:val="28"/>
        </w:rPr>
        <w:t>старшую медицинскую сестру поликлиники</w:t>
      </w:r>
      <w:r>
        <w:rPr>
          <w:sz w:val="28"/>
          <w:szCs w:val="28"/>
        </w:rPr>
        <w:t>, за многолетний добросовестный труд.</w:t>
      </w:r>
    </w:p>
    <w:p w:rsidR="006B1B90" w:rsidRDefault="006B1B90" w:rsidP="0074165A">
      <w:pPr>
        <w:jc w:val="both"/>
        <w:rPr>
          <w:sz w:val="28"/>
          <w:szCs w:val="28"/>
        </w:rPr>
      </w:pPr>
    </w:p>
    <w:p w:rsidR="006B1B90" w:rsidRPr="006556D9" w:rsidRDefault="006B1B90" w:rsidP="0074165A">
      <w:pPr>
        <w:jc w:val="both"/>
        <w:rPr>
          <w:b/>
          <w:bCs/>
          <w:sz w:val="28"/>
          <w:szCs w:val="28"/>
        </w:rPr>
      </w:pPr>
      <w:r w:rsidRPr="0074165A">
        <w:rPr>
          <w:sz w:val="28"/>
          <w:szCs w:val="28"/>
        </w:rPr>
        <w:t>-</w:t>
      </w:r>
      <w:r>
        <w:rPr>
          <w:b/>
          <w:bCs/>
          <w:sz w:val="28"/>
          <w:szCs w:val="28"/>
        </w:rPr>
        <w:t xml:space="preserve"> Возженикова Николая Борисовича</w:t>
      </w:r>
      <w:r>
        <w:rPr>
          <w:sz w:val="28"/>
          <w:szCs w:val="28"/>
        </w:rPr>
        <w:t>, водителя Валамазского участкового лесничества</w:t>
      </w:r>
      <w:r w:rsidRPr="0074165A">
        <w:rPr>
          <w:sz w:val="28"/>
          <w:szCs w:val="28"/>
        </w:rPr>
        <w:t>, за многолетний добросовестный труд</w:t>
      </w:r>
      <w:r>
        <w:rPr>
          <w:sz w:val="28"/>
          <w:szCs w:val="28"/>
        </w:rPr>
        <w:t>.</w:t>
      </w:r>
    </w:p>
    <w:p w:rsidR="006B1B90" w:rsidRDefault="006B1B90" w:rsidP="0074165A">
      <w:pPr>
        <w:jc w:val="both"/>
        <w:rPr>
          <w:sz w:val="28"/>
          <w:szCs w:val="28"/>
        </w:rPr>
      </w:pPr>
    </w:p>
    <w:p w:rsidR="006B1B90" w:rsidRPr="00B47A86" w:rsidRDefault="006B1B90" w:rsidP="0074165A">
      <w:pPr>
        <w:jc w:val="both"/>
        <w:rPr>
          <w:sz w:val="28"/>
          <w:szCs w:val="28"/>
        </w:rPr>
      </w:pPr>
      <w:r w:rsidRPr="0074165A">
        <w:rPr>
          <w:sz w:val="28"/>
          <w:szCs w:val="28"/>
        </w:rPr>
        <w:t>-</w:t>
      </w:r>
      <w:r>
        <w:rPr>
          <w:b/>
          <w:bCs/>
          <w:sz w:val="28"/>
          <w:szCs w:val="28"/>
        </w:rPr>
        <w:t xml:space="preserve"> Смольникова Вера Васильевна,</w:t>
      </w:r>
      <w:r w:rsidRPr="00F15E9D">
        <w:rPr>
          <w:sz w:val="28"/>
          <w:szCs w:val="28"/>
        </w:rPr>
        <w:t xml:space="preserve"> старш</w:t>
      </w:r>
      <w:r>
        <w:rPr>
          <w:sz w:val="28"/>
          <w:szCs w:val="28"/>
        </w:rPr>
        <w:t>его продавца магазина «Продмаг №2»</w:t>
      </w:r>
      <w:r w:rsidRPr="00F15E9D">
        <w:rPr>
          <w:sz w:val="28"/>
          <w:szCs w:val="28"/>
        </w:rPr>
        <w:t xml:space="preserve"> </w:t>
      </w:r>
      <w:r w:rsidRPr="0074165A">
        <w:rPr>
          <w:sz w:val="28"/>
          <w:szCs w:val="28"/>
        </w:rPr>
        <w:t>Красногорского РАЙПО, за м</w:t>
      </w:r>
      <w:r>
        <w:rPr>
          <w:sz w:val="28"/>
          <w:szCs w:val="28"/>
        </w:rPr>
        <w:t>ноголетний добросовестный труд и активную работу по улучшению обслуживания тружеников села.</w:t>
      </w:r>
    </w:p>
    <w:p w:rsidR="006B1B90" w:rsidRDefault="006B1B90" w:rsidP="0074165A">
      <w:pPr>
        <w:jc w:val="both"/>
        <w:rPr>
          <w:sz w:val="28"/>
          <w:szCs w:val="28"/>
        </w:rPr>
      </w:pPr>
    </w:p>
    <w:p w:rsidR="006B1B90" w:rsidRPr="00B47A86" w:rsidRDefault="006B1B90" w:rsidP="0074165A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bCs/>
          <w:sz w:val="28"/>
          <w:szCs w:val="28"/>
        </w:rPr>
        <w:t xml:space="preserve"> Крекнину Ирину Владимировну, </w:t>
      </w:r>
      <w:r>
        <w:rPr>
          <w:sz w:val="28"/>
          <w:szCs w:val="28"/>
        </w:rPr>
        <w:t xml:space="preserve">педагога дополнительного образования, за высокие результаты образовательной деятельности в деле развития подрастающего поколения. </w:t>
      </w:r>
    </w:p>
    <w:p w:rsidR="006B1B90" w:rsidRDefault="006B1B90" w:rsidP="008A7126">
      <w:pPr>
        <w:rPr>
          <w:b/>
          <w:bCs/>
          <w:sz w:val="28"/>
          <w:szCs w:val="28"/>
        </w:rPr>
      </w:pPr>
    </w:p>
    <w:p w:rsidR="006B1B90" w:rsidRPr="00393963" w:rsidRDefault="006B1B90" w:rsidP="008A712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Прозорову Наталью Александровну, </w:t>
      </w:r>
      <w:r>
        <w:rPr>
          <w:sz w:val="28"/>
          <w:szCs w:val="28"/>
        </w:rPr>
        <w:t>главного казначея отдела № 13 УФК по Удмуртской Республике, за многолетний добросовестный труд и профессиональные заслуги.</w:t>
      </w:r>
    </w:p>
    <w:p w:rsidR="006B1B90" w:rsidRDefault="006B1B90" w:rsidP="008A7126">
      <w:pPr>
        <w:rPr>
          <w:sz w:val="28"/>
          <w:szCs w:val="28"/>
        </w:rPr>
      </w:pPr>
    </w:p>
    <w:p w:rsidR="006B1B90" w:rsidRPr="00612857" w:rsidRDefault="006B1B90" w:rsidP="008A7126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bookmarkStart w:id="0" w:name="_GoBack"/>
      <w:bookmarkEnd w:id="0"/>
      <w:r>
        <w:rPr>
          <w:b/>
          <w:bCs/>
          <w:sz w:val="28"/>
          <w:szCs w:val="28"/>
        </w:rPr>
        <w:t xml:space="preserve"> Караул №3 пожарной части №36 с. Красногорское под руководством начальника караула Кожева Александра Николаевича,</w:t>
      </w:r>
      <w:r>
        <w:rPr>
          <w:sz w:val="28"/>
          <w:szCs w:val="28"/>
        </w:rPr>
        <w:t xml:space="preserve"> за многолетний добросовестный труд в Государственной Противопожарной Службе Удмуртской Республики.</w:t>
      </w:r>
    </w:p>
    <w:p w:rsidR="006B1B90" w:rsidRDefault="006B1B90" w:rsidP="0074165A">
      <w:pPr>
        <w:jc w:val="both"/>
        <w:rPr>
          <w:sz w:val="28"/>
          <w:szCs w:val="28"/>
        </w:rPr>
      </w:pPr>
    </w:p>
    <w:p w:rsidR="006B1B90" w:rsidRPr="0074165A" w:rsidRDefault="006B1B90" w:rsidP="0074165A">
      <w:pPr>
        <w:jc w:val="both"/>
        <w:rPr>
          <w:sz w:val="28"/>
          <w:szCs w:val="28"/>
        </w:rPr>
      </w:pPr>
      <w:r w:rsidRPr="0074165A">
        <w:rPr>
          <w:sz w:val="28"/>
          <w:szCs w:val="28"/>
        </w:rPr>
        <w:t>-</w:t>
      </w:r>
      <w:r w:rsidRPr="00CF7DED">
        <w:rPr>
          <w:b/>
          <w:bCs/>
          <w:sz w:val="28"/>
          <w:szCs w:val="28"/>
        </w:rPr>
        <w:t xml:space="preserve">Коллектив </w:t>
      </w:r>
      <w:r>
        <w:rPr>
          <w:b/>
          <w:bCs/>
          <w:sz w:val="28"/>
          <w:szCs w:val="28"/>
        </w:rPr>
        <w:t xml:space="preserve">Убытьдурской молочно– товарной фермы, </w:t>
      </w:r>
      <w:r>
        <w:rPr>
          <w:sz w:val="28"/>
          <w:szCs w:val="28"/>
        </w:rPr>
        <w:t>за</w:t>
      </w:r>
      <w:r w:rsidRPr="0074165A">
        <w:rPr>
          <w:sz w:val="28"/>
          <w:szCs w:val="28"/>
        </w:rPr>
        <w:t xml:space="preserve"> добросовестный труд</w:t>
      </w:r>
      <w:r>
        <w:rPr>
          <w:sz w:val="28"/>
          <w:szCs w:val="28"/>
        </w:rPr>
        <w:t xml:space="preserve"> и высокие производственные показатели.</w:t>
      </w:r>
    </w:p>
    <w:p w:rsidR="006B1B90" w:rsidRDefault="006B1B90" w:rsidP="0074165A">
      <w:pPr>
        <w:jc w:val="both"/>
        <w:rPr>
          <w:b/>
          <w:bCs/>
          <w:sz w:val="28"/>
          <w:szCs w:val="28"/>
        </w:rPr>
      </w:pPr>
    </w:p>
    <w:p w:rsidR="006B1B90" w:rsidRPr="00B713E2" w:rsidRDefault="006B1B90" w:rsidP="0074165A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Коллектив операторов по подработке зерна СПК «Заря», </w:t>
      </w:r>
      <w:r w:rsidRPr="00AE13E7">
        <w:rPr>
          <w:sz w:val="28"/>
          <w:szCs w:val="28"/>
        </w:rPr>
        <w:t>за высокие</w:t>
      </w:r>
      <w:r>
        <w:rPr>
          <w:sz w:val="28"/>
          <w:szCs w:val="28"/>
        </w:rPr>
        <w:t xml:space="preserve"> производственные показатели и многолетний добросовестный труд.</w:t>
      </w:r>
    </w:p>
    <w:p w:rsidR="006B1B90" w:rsidRDefault="006B1B90" w:rsidP="0074165A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6B1B90" w:rsidRDefault="006B1B90" w:rsidP="0074165A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-Коллектив Дома русской культуры «Русский двор», </w:t>
      </w:r>
      <w:r>
        <w:rPr>
          <w:sz w:val="28"/>
          <w:szCs w:val="28"/>
        </w:rPr>
        <w:t xml:space="preserve">муниципального бюджетного учреждения межпоселенческого  культурно- спортивного комплекса «Красногорский», за большой вклад в социальное развитие Красногорского района. </w:t>
      </w:r>
    </w:p>
    <w:p w:rsidR="006B1B90" w:rsidRPr="0074165A" w:rsidRDefault="006B1B90" w:rsidP="007416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B1B90" w:rsidRPr="00127B86" w:rsidRDefault="006B1B90" w:rsidP="008E65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На основании Положения  о Доске Почета муниципального образования «Красногорский район» вручить гражданину, коллективу  свидетельство  о занесении на районную Доску Почета и выдать денежное вознаграждение: гражданину в размере 500 рублей, коллективу в размере 1000 рублей, за счет средств бюджета муниципального образования «Красногорский район».</w:t>
      </w:r>
    </w:p>
    <w:p w:rsidR="006B1B90" w:rsidRDefault="006B1B90" w:rsidP="005A642E">
      <w:pPr>
        <w:pStyle w:val="BodyTextIndent"/>
      </w:pPr>
    </w:p>
    <w:p w:rsidR="006B1B90" w:rsidRDefault="006B1B90" w:rsidP="005A642E"/>
    <w:p w:rsidR="006B1B90" w:rsidRDefault="006B1B90" w:rsidP="005A642E"/>
    <w:p w:rsidR="006B1B90" w:rsidRDefault="006B1B90" w:rsidP="005A642E">
      <w:pPr>
        <w:jc w:val="both"/>
        <w:rPr>
          <w:sz w:val="28"/>
          <w:szCs w:val="28"/>
        </w:rPr>
      </w:pPr>
    </w:p>
    <w:p w:rsidR="006B1B90" w:rsidRDefault="006B1B90" w:rsidP="005A642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6B1B90" w:rsidRDefault="006B1B90" w:rsidP="005A64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 образования  </w:t>
      </w:r>
    </w:p>
    <w:p w:rsidR="006B1B90" w:rsidRPr="000A7B2D" w:rsidRDefault="006B1B90" w:rsidP="005A642E">
      <w:pPr>
        <w:jc w:val="both"/>
        <w:rPr>
          <w:sz w:val="28"/>
          <w:szCs w:val="28"/>
        </w:rPr>
      </w:pPr>
      <w:r>
        <w:rPr>
          <w:sz w:val="28"/>
          <w:szCs w:val="28"/>
        </w:rPr>
        <w:t>«Красногорский район»                                                            В.С. Корепанов</w:t>
      </w:r>
    </w:p>
    <w:p w:rsidR="006B1B90" w:rsidRDefault="006B1B90" w:rsidP="005A642E">
      <w:pPr>
        <w:jc w:val="both"/>
        <w:rPr>
          <w:sz w:val="28"/>
          <w:szCs w:val="28"/>
        </w:rPr>
      </w:pPr>
    </w:p>
    <w:p w:rsidR="006B1B90" w:rsidRDefault="006B1B90" w:rsidP="005A642E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p w:rsidR="006B1B90" w:rsidRDefault="006B1B90"/>
    <w:sectPr w:rsidR="006B1B90" w:rsidSect="00C92BEC">
      <w:pgSz w:w="11906" w:h="16838"/>
      <w:pgMar w:top="62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76ED4"/>
    <w:multiLevelType w:val="hybridMultilevel"/>
    <w:tmpl w:val="E36C3C22"/>
    <w:lvl w:ilvl="0" w:tplc="92AEA85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7039"/>
    <w:rsid w:val="00000AEA"/>
    <w:rsid w:val="000433F5"/>
    <w:rsid w:val="00052863"/>
    <w:rsid w:val="00060B50"/>
    <w:rsid w:val="00067C59"/>
    <w:rsid w:val="000761BD"/>
    <w:rsid w:val="000929FF"/>
    <w:rsid w:val="000A7B2D"/>
    <w:rsid w:val="000C3A48"/>
    <w:rsid w:val="000D462D"/>
    <w:rsid w:val="000E1C06"/>
    <w:rsid w:val="00127B86"/>
    <w:rsid w:val="001729F6"/>
    <w:rsid w:val="001F0801"/>
    <w:rsid w:val="00207E8F"/>
    <w:rsid w:val="00217A86"/>
    <w:rsid w:val="00245B78"/>
    <w:rsid w:val="00286DF0"/>
    <w:rsid w:val="003333C8"/>
    <w:rsid w:val="0033647C"/>
    <w:rsid w:val="00374FC5"/>
    <w:rsid w:val="003805F4"/>
    <w:rsid w:val="00393963"/>
    <w:rsid w:val="003A7FB3"/>
    <w:rsid w:val="003F0A70"/>
    <w:rsid w:val="003F0BC9"/>
    <w:rsid w:val="003F6535"/>
    <w:rsid w:val="004728A2"/>
    <w:rsid w:val="004A016B"/>
    <w:rsid w:val="004A3163"/>
    <w:rsid w:val="004A6281"/>
    <w:rsid w:val="004E0885"/>
    <w:rsid w:val="004E4ABE"/>
    <w:rsid w:val="00524474"/>
    <w:rsid w:val="005376BD"/>
    <w:rsid w:val="005A642E"/>
    <w:rsid w:val="005B4565"/>
    <w:rsid w:val="005B76A7"/>
    <w:rsid w:val="00612857"/>
    <w:rsid w:val="00622CB4"/>
    <w:rsid w:val="006556D9"/>
    <w:rsid w:val="006B15B1"/>
    <w:rsid w:val="006B1B90"/>
    <w:rsid w:val="006D6D24"/>
    <w:rsid w:val="006F14D6"/>
    <w:rsid w:val="006F344B"/>
    <w:rsid w:val="00715EE1"/>
    <w:rsid w:val="00741588"/>
    <w:rsid w:val="0074165A"/>
    <w:rsid w:val="00741C55"/>
    <w:rsid w:val="00752846"/>
    <w:rsid w:val="007B2848"/>
    <w:rsid w:val="008900AC"/>
    <w:rsid w:val="008A7126"/>
    <w:rsid w:val="008B0EBF"/>
    <w:rsid w:val="008D16FB"/>
    <w:rsid w:val="008E655E"/>
    <w:rsid w:val="00941408"/>
    <w:rsid w:val="009541F2"/>
    <w:rsid w:val="00971629"/>
    <w:rsid w:val="009B5A82"/>
    <w:rsid w:val="009E7039"/>
    <w:rsid w:val="00A15324"/>
    <w:rsid w:val="00A4312C"/>
    <w:rsid w:val="00A64E56"/>
    <w:rsid w:val="00A70B89"/>
    <w:rsid w:val="00AC414C"/>
    <w:rsid w:val="00AE11EC"/>
    <w:rsid w:val="00AE13E7"/>
    <w:rsid w:val="00AF53F5"/>
    <w:rsid w:val="00B102B3"/>
    <w:rsid w:val="00B14AA1"/>
    <w:rsid w:val="00B47A86"/>
    <w:rsid w:val="00B713E2"/>
    <w:rsid w:val="00B73B5A"/>
    <w:rsid w:val="00B94911"/>
    <w:rsid w:val="00BB3575"/>
    <w:rsid w:val="00BE0448"/>
    <w:rsid w:val="00C03AEA"/>
    <w:rsid w:val="00C045D5"/>
    <w:rsid w:val="00C92BEC"/>
    <w:rsid w:val="00CD07D1"/>
    <w:rsid w:val="00CE46DB"/>
    <w:rsid w:val="00CF7DED"/>
    <w:rsid w:val="00D00DB4"/>
    <w:rsid w:val="00D329F5"/>
    <w:rsid w:val="00D3564D"/>
    <w:rsid w:val="00D36D21"/>
    <w:rsid w:val="00D62D09"/>
    <w:rsid w:val="00D71F21"/>
    <w:rsid w:val="00D770EB"/>
    <w:rsid w:val="00DC26CB"/>
    <w:rsid w:val="00DE436E"/>
    <w:rsid w:val="00E70AD8"/>
    <w:rsid w:val="00E86BDF"/>
    <w:rsid w:val="00E92838"/>
    <w:rsid w:val="00EE4A89"/>
    <w:rsid w:val="00EF0E75"/>
    <w:rsid w:val="00EF591D"/>
    <w:rsid w:val="00F11896"/>
    <w:rsid w:val="00F15E9D"/>
    <w:rsid w:val="00F262F7"/>
    <w:rsid w:val="00F41287"/>
    <w:rsid w:val="00F470A7"/>
    <w:rsid w:val="00F63107"/>
    <w:rsid w:val="00FE0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885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642E"/>
    <w:pPr>
      <w:keepNext/>
      <w:jc w:val="center"/>
      <w:outlineLvl w:val="0"/>
    </w:pPr>
    <w:rPr>
      <w:rFonts w:eastAsia="Calibri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A642E"/>
    <w:pPr>
      <w:keepNext/>
      <w:jc w:val="center"/>
      <w:outlineLvl w:val="2"/>
    </w:pPr>
    <w:rPr>
      <w:rFonts w:eastAsia="Calibri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642E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642E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5A642E"/>
    <w:pPr>
      <w:jc w:val="both"/>
    </w:pPr>
    <w:rPr>
      <w:rFonts w:eastAsia="Calibri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A642E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741588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41588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EF0E75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4728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728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297</TotalTime>
  <Pages>3</Pages>
  <Words>439</Words>
  <Characters>2506</Characters>
  <Application>Microsoft Office Outlook</Application>
  <DocSecurity>0</DocSecurity>
  <Lines>0</Lines>
  <Paragraphs>0</Paragraphs>
  <ScaleCrop>false</ScaleCrop>
  <Company>SamLab.ws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</cp:lastModifiedBy>
  <cp:revision>60</cp:revision>
  <cp:lastPrinted>2015-10-07T02:47:00Z</cp:lastPrinted>
  <dcterms:created xsi:type="dcterms:W3CDTF">2013-10-07T12:33:00Z</dcterms:created>
  <dcterms:modified xsi:type="dcterms:W3CDTF">2015-10-07T06:36:00Z</dcterms:modified>
</cp:coreProperties>
</file>